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69BA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at MILLE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0787E3CF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Boreham, Sussex. Husbandman.</w:t>
      </w:r>
    </w:p>
    <w:p w14:paraId="033B2A82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</w:p>
    <w:p w14:paraId="0FDA7A72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</w:p>
    <w:p w14:paraId="4B982A41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Flymche</w:t>
      </w:r>
      <w:proofErr w:type="spellEnd"/>
      <w:r>
        <w:rPr>
          <w:rFonts w:cs="Times New Roman"/>
          <w:szCs w:val="24"/>
          <w:lang w:val="en-GB"/>
        </w:rPr>
        <w:t>(q.v.) brought a plaint of trespass against him and 32 others.</w:t>
      </w:r>
    </w:p>
    <w:p w14:paraId="2799CAFE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20D41C6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</w:p>
    <w:p w14:paraId="61A1180D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</w:p>
    <w:p w14:paraId="7C24A3BA" w14:textId="77777777" w:rsidR="00BE382F" w:rsidRDefault="00BE382F" w:rsidP="00BE382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4 January 2024</w:t>
      </w:r>
    </w:p>
    <w:p w14:paraId="70620A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07D6F" w14:textId="77777777" w:rsidR="00BE382F" w:rsidRDefault="00BE382F" w:rsidP="009139A6">
      <w:r>
        <w:separator/>
      </w:r>
    </w:p>
  </w:endnote>
  <w:endnote w:type="continuationSeparator" w:id="0">
    <w:p w14:paraId="3B81D7C2" w14:textId="77777777" w:rsidR="00BE382F" w:rsidRDefault="00BE38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99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76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11B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A2C5" w14:textId="77777777" w:rsidR="00BE382F" w:rsidRDefault="00BE382F" w:rsidP="009139A6">
      <w:r>
        <w:separator/>
      </w:r>
    </w:p>
  </w:footnote>
  <w:footnote w:type="continuationSeparator" w:id="0">
    <w:p w14:paraId="3E472F14" w14:textId="77777777" w:rsidR="00BE382F" w:rsidRDefault="00BE38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B6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17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4C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2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382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10021"/>
  <w15:chartTrackingRefBased/>
  <w15:docId w15:val="{2FEB2C72-FDA4-440E-9C8A-D2C962DC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3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2024-01-11T19:37:00Z</dcterms:created>
  <dcterms:modified xsi:type="dcterms:W3CDTF">2024-01-11T19:38:00Z</dcterms:modified>
</cp:coreProperties>
</file>